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7362B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2E15E664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Barnet, Hertfordshire.</w:t>
      </w:r>
    </w:p>
    <w:p w14:paraId="19344AD8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280302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082297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Sep.1428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B23E3E7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2AEB0816" w14:textId="77777777" w:rsidR="0049337A" w:rsidRDefault="0049337A" w:rsidP="0049337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p.231)</w:t>
      </w:r>
    </w:p>
    <w:p w14:paraId="15A1EE84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47EC1D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9C3D0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19F401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Byschop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Chichele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14:paraId="47B2B2BD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FD77A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A1C7E" w14:textId="77777777" w:rsidR="0049337A" w:rsidRDefault="0049337A" w:rsidP="00493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2021</w:t>
      </w:r>
    </w:p>
    <w:p w14:paraId="3FD26C8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6290A" w14:textId="77777777" w:rsidR="0049337A" w:rsidRDefault="0049337A" w:rsidP="009139A6">
      <w:r>
        <w:separator/>
      </w:r>
    </w:p>
  </w:endnote>
  <w:endnote w:type="continuationSeparator" w:id="0">
    <w:p w14:paraId="77B31920" w14:textId="77777777" w:rsidR="0049337A" w:rsidRDefault="004933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4E9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C7C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B9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5621" w14:textId="77777777" w:rsidR="0049337A" w:rsidRDefault="0049337A" w:rsidP="009139A6">
      <w:r>
        <w:separator/>
      </w:r>
    </w:p>
  </w:footnote>
  <w:footnote w:type="continuationSeparator" w:id="0">
    <w:p w14:paraId="5C93DCAA" w14:textId="77777777" w:rsidR="0049337A" w:rsidRDefault="004933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08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20E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57B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37A"/>
    <w:rsid w:val="000666E0"/>
    <w:rsid w:val="002510B7"/>
    <w:rsid w:val="0049337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B7131"/>
  <w15:chartTrackingRefBased/>
  <w15:docId w15:val="{C1AEB1A1-9A52-4B9D-BBD5-8A994F9F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2021-06-06T07:37:00Z</dcterms:created>
  <dcterms:modified xsi:type="dcterms:W3CDTF">2021-06-06T07:37:00Z</dcterms:modified>
</cp:coreProperties>
</file>